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8A" w:rsidRPr="006E3729" w:rsidRDefault="003D1BB2" w:rsidP="003D1BB2">
      <w:pPr>
        <w:pStyle w:val="a4"/>
        <w:tabs>
          <w:tab w:val="left" w:pos="792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sz w:val="24"/>
          <w:szCs w:val="24"/>
        </w:rPr>
        <w:t>3GPP TSG RAN</w:t>
      </w:r>
      <w:r w:rsidR="00D4008D">
        <w:rPr>
          <w:rFonts w:cs="Arial"/>
          <w:sz w:val="24"/>
          <w:szCs w:val="24"/>
        </w:rPr>
        <w:t xml:space="preserve"> meeting #88e</w:t>
      </w:r>
      <w:r w:rsidR="001A1F8A">
        <w:rPr>
          <w:rFonts w:cs="Arial" w:hint="eastAsia"/>
          <w:sz w:val="24"/>
          <w:szCs w:val="24"/>
        </w:rPr>
        <w:tab/>
      </w:r>
      <w:r w:rsidR="00B374D1">
        <w:rPr>
          <w:rFonts w:cs="Arial"/>
          <w:sz w:val="24"/>
          <w:szCs w:val="24"/>
        </w:rPr>
        <w:t>R4-200</w:t>
      </w:r>
      <w:r w:rsidR="00D4008D">
        <w:rPr>
          <w:rFonts w:cs="Arial"/>
          <w:sz w:val="24"/>
          <w:szCs w:val="24"/>
        </w:rPr>
        <w:t>748</w:t>
      </w:r>
    </w:p>
    <w:p w:rsidR="001A1F8A" w:rsidRPr="00CA6411" w:rsidRDefault="00B374D1" w:rsidP="001A1F8A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</w:t>
      </w:r>
      <w:r w:rsidR="00D4008D">
        <w:rPr>
          <w:rFonts w:cs="Arial"/>
          <w:sz w:val="24"/>
          <w:szCs w:val="24"/>
        </w:rPr>
        <w:t>meeting, June 29 – July 3, 2020</w:t>
      </w:r>
      <w:r w:rsidR="001A1F8A">
        <w:rPr>
          <w:rFonts w:cs="Arial"/>
          <w:sz w:val="24"/>
          <w:szCs w:val="24"/>
        </w:rPr>
        <w:tab/>
      </w:r>
    </w:p>
    <w:p w:rsidR="001A1F8A" w:rsidRPr="0017184E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FF62A9">
        <w:rPr>
          <w:rFonts w:ascii="Arial" w:eastAsia="바탕" w:hAnsi="Arial" w:cs="Arial"/>
          <w:b/>
          <w:lang w:eastAsia="zh-CN"/>
        </w:rPr>
        <w:t>New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D4008D">
        <w:rPr>
          <w:rFonts w:ascii="Arial" w:eastAsia="바탕" w:hAnsi="Arial"/>
          <w:b/>
          <w:lang w:eastAsia="zh-CN"/>
        </w:rPr>
        <w:t>10</w:t>
      </w:r>
      <w:r w:rsidR="00BF7A05">
        <w:rPr>
          <w:rFonts w:ascii="Arial" w:eastAsia="바탕" w:hAnsi="Arial"/>
          <w:b/>
          <w:lang w:eastAsia="zh-CN"/>
        </w:rPr>
        <w:t>.</w:t>
      </w:r>
      <w:r w:rsidR="004F6A3F">
        <w:rPr>
          <w:rFonts w:ascii="Arial" w:eastAsia="바탕" w:hAnsi="Arial"/>
          <w:b/>
          <w:lang w:eastAsia="zh-CN"/>
        </w:rPr>
        <w:t xml:space="preserve"> </w:t>
      </w:r>
      <w:r w:rsidR="00D5328D">
        <w:rPr>
          <w:rFonts w:ascii="Arial" w:eastAsia="바탕" w:hAnsi="Arial"/>
          <w:b/>
          <w:lang w:eastAsia="zh-CN"/>
        </w:rPr>
        <w:t>1</w:t>
      </w:r>
      <w:bookmarkStart w:id="0" w:name="_GoBack"/>
      <w:bookmarkEnd w:id="0"/>
      <w:r w:rsidR="00BF7A05">
        <w:rPr>
          <w:rFonts w:ascii="Arial" w:eastAsia="바탕" w:hAnsi="Arial"/>
          <w:b/>
          <w:lang w:eastAsia="zh-CN"/>
        </w:rPr>
        <w:t>.</w:t>
      </w:r>
      <w:r w:rsidR="004F6A3F">
        <w:rPr>
          <w:rFonts w:ascii="Arial" w:eastAsia="바탕" w:hAnsi="Arial"/>
          <w:b/>
          <w:lang w:eastAsia="zh-CN"/>
        </w:rPr>
        <w:t xml:space="preserve"> </w:t>
      </w:r>
      <w:r w:rsidR="00D4008D">
        <w:rPr>
          <w:rFonts w:ascii="Arial" w:eastAsia="바탕" w:hAnsi="Arial"/>
          <w:b/>
          <w:lang w:eastAsia="zh-CN"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</w:t>
      </w:r>
      <w:r w:rsidR="00FF62A9">
        <w:t>New</w:t>
      </w:r>
      <w:r w:rsidR="009A495F">
        <w:t xml:space="preserve"> 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CD57FC">
        <w:t>TBD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</w:t>
      </w:r>
      <w:r w:rsidR="00995CF5">
        <w:rPr>
          <w:rFonts w:hint="eastAsia"/>
          <w:lang w:eastAsia="ja-JP"/>
        </w:rPr>
        <w:lastRenderedPageBreak/>
        <w:t xml:space="preserve">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41F14" w:rsidRPr="00541F14" w:rsidRDefault="00541F14" w:rsidP="00541F14">
      <w:pPr>
        <w:pStyle w:val="NO"/>
        <w:rPr>
          <w:color w:val="0000FF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</w:p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Pr="00E17D0D">
              <w:rPr>
                <w:i/>
              </w:rPr>
              <w:t>.</w:t>
            </w:r>
            <w:r>
              <w:rPr>
                <w:i/>
              </w:rPr>
              <w:t>xxx-03-02"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CD57FC" w:rsidRDefault="00541F14" w:rsidP="004F7B1E">
            <w:pPr>
              <w:spacing w:after="0"/>
              <w:rPr>
                <w:i/>
              </w:rPr>
            </w:pPr>
            <w:r w:rsidRPr="00CD57FC">
              <w:rPr>
                <w:i/>
              </w:rPr>
              <w:t>TSG#93</w:t>
            </w:r>
          </w:p>
        </w:tc>
        <w:tc>
          <w:tcPr>
            <w:tcW w:w="1074" w:type="dxa"/>
            <w:shd w:val="clear" w:color="auto" w:fill="auto"/>
          </w:tcPr>
          <w:p w:rsidR="00541F14" w:rsidRPr="00CD57FC" w:rsidRDefault="00541F14" w:rsidP="004F7B1E">
            <w:pPr>
              <w:spacing w:after="0"/>
              <w:rPr>
                <w:i/>
              </w:rPr>
            </w:pPr>
            <w:r w:rsidRPr="00CD57FC">
              <w:rPr>
                <w:i/>
              </w:rPr>
              <w:t>TSG#94</w:t>
            </w:r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 xml:space="preserve">Jongkeun Park, </w:t>
            </w:r>
          </w:p>
          <w:p w:rsidR="00541F14" w:rsidRPr="006D09D2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Pr="00850AE6">
                <w:rPr>
                  <w:rStyle w:val="a9"/>
                  <w:i/>
                </w:rPr>
                <w:t>jong1.park@lge.com</w:t>
              </w:r>
            </w:hyperlink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CD57FC" w:rsidRDefault="00541F14" w:rsidP="004F7B1E">
            <w:pPr>
              <w:spacing w:after="0"/>
              <w:rPr>
                <w:i/>
              </w:rPr>
            </w:pPr>
            <w:r w:rsidRPr="00CD57FC">
              <w:rPr>
                <w:i/>
              </w:rPr>
              <w:t>TSG#94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CD57FC" w:rsidRDefault="00541F14" w:rsidP="004F7B1E">
            <w:pPr>
              <w:spacing w:after="0"/>
              <w:rPr>
                <w:i/>
              </w:rPr>
            </w:pPr>
            <w:r w:rsidRPr="00CD57FC">
              <w:rPr>
                <w:i/>
              </w:rPr>
              <w:t>TSG#94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541F14" w:rsidP="00541F14">
      <w:pPr>
        <w:ind w:right="-99"/>
        <w:rPr>
          <w:i/>
        </w:rPr>
      </w:pPr>
      <w:r w:rsidRPr="0064496B">
        <w:t xml:space="preserve"> </w:t>
      </w:r>
      <w:r>
        <w:rPr>
          <w:i/>
          <w:lang w:eastAsia="ja-JP"/>
        </w:rPr>
        <w:t>Jongkeun Park</w:t>
      </w:r>
      <w:r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jong1.park@lge.com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541F14" w:rsidRDefault="00541F14" w:rsidP="00755797">
      <w:pPr>
        <w:spacing w:after="0"/>
        <w:rPr>
          <w:bCs/>
        </w:rPr>
        <w:sectPr w:rsidR="00541F14" w:rsidSect="00541F14"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755797" w:rsidRPr="00995F6C" w:rsidRDefault="00755797" w:rsidP="00755797">
      <w:pPr>
        <w:spacing w:after="0"/>
        <w:rPr>
          <w:bCs/>
        </w:rPr>
        <w:sectPr w:rsidR="00755797" w:rsidRPr="00995F6C" w:rsidSect="00541F14">
          <w:type w:val="continuous"/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153E6C" w:rsidRPr="00995F6C" w:rsidRDefault="00153E6C" w:rsidP="00153E6C">
      <w:pPr>
        <w:jc w:val="both"/>
        <w:sectPr w:rsidR="00153E6C" w:rsidRPr="00995F6C" w:rsidSect="00541F14">
          <w:type w:val="continuous"/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376" w:rsidRDefault="005C5376">
      <w:r>
        <w:separator/>
      </w:r>
    </w:p>
  </w:endnote>
  <w:endnote w:type="continuationSeparator" w:id="0">
    <w:p w:rsidR="005C5376" w:rsidRDefault="005C5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376" w:rsidRDefault="005C5376">
      <w:r>
        <w:separator/>
      </w:r>
    </w:p>
  </w:footnote>
  <w:footnote w:type="continuationSeparator" w:id="0">
    <w:p w:rsidR="005C5376" w:rsidRDefault="005C5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5"/>
  </w:num>
  <w:num w:numId="8">
    <w:abstractNumId w:val="10"/>
  </w:num>
  <w:num w:numId="9">
    <w:abstractNumId w:val="7"/>
  </w:num>
  <w:num w:numId="10">
    <w:abstractNumId w:val="4"/>
  </w:num>
  <w:num w:numId="11">
    <w:abstractNumId w:val="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72BC"/>
    <w:rsid w:val="00050412"/>
    <w:rsid w:val="00050CC1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95B77"/>
    <w:rsid w:val="00096BEA"/>
    <w:rsid w:val="000A3125"/>
    <w:rsid w:val="000A584A"/>
    <w:rsid w:val="000B0519"/>
    <w:rsid w:val="000B1AF8"/>
    <w:rsid w:val="000B353C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F25"/>
    <w:rsid w:val="00211BCC"/>
    <w:rsid w:val="00213990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4158"/>
    <w:rsid w:val="003616A4"/>
    <w:rsid w:val="00365BAB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4059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719D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C0C3D"/>
    <w:rsid w:val="007C0EF1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20E65"/>
    <w:rsid w:val="00821876"/>
    <w:rsid w:val="00830BB5"/>
    <w:rsid w:val="00830D78"/>
    <w:rsid w:val="00832359"/>
    <w:rsid w:val="00834A60"/>
    <w:rsid w:val="00842D6B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4D86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CC9"/>
    <w:rsid w:val="00A97A52"/>
    <w:rsid w:val="00AA0D6A"/>
    <w:rsid w:val="00AA2072"/>
    <w:rsid w:val="00AA2E25"/>
    <w:rsid w:val="00AA2E88"/>
    <w:rsid w:val="00AA409B"/>
    <w:rsid w:val="00AA4ED2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44D8"/>
    <w:rsid w:val="00B34FF8"/>
    <w:rsid w:val="00B374D1"/>
    <w:rsid w:val="00B407FB"/>
    <w:rsid w:val="00B40F62"/>
    <w:rsid w:val="00B43BC6"/>
    <w:rsid w:val="00B43FB8"/>
    <w:rsid w:val="00B5149D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342E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7C50"/>
    <w:rsid w:val="00C63060"/>
    <w:rsid w:val="00C669BD"/>
    <w:rsid w:val="00C715CA"/>
    <w:rsid w:val="00C72DB5"/>
    <w:rsid w:val="00C7495D"/>
    <w:rsid w:val="00C77CE9"/>
    <w:rsid w:val="00C823D2"/>
    <w:rsid w:val="00C917DC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F6810"/>
    <w:rsid w:val="00CF7083"/>
    <w:rsid w:val="00D00AAB"/>
    <w:rsid w:val="00D03B25"/>
    <w:rsid w:val="00D0498D"/>
    <w:rsid w:val="00D114AF"/>
    <w:rsid w:val="00D144BB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4008D"/>
    <w:rsid w:val="00D4184A"/>
    <w:rsid w:val="00D47384"/>
    <w:rsid w:val="00D520D8"/>
    <w:rsid w:val="00D521C1"/>
    <w:rsid w:val="00D5328D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A0F26"/>
    <w:rsid w:val="00DA74F3"/>
    <w:rsid w:val="00DB0100"/>
    <w:rsid w:val="00DB0514"/>
    <w:rsid w:val="00DB0995"/>
    <w:rsid w:val="00DB0D5E"/>
    <w:rsid w:val="00DB11BF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3316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E04AD3-55FA-4A94-96B4-9C588FB92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4</Pages>
  <Words>1309</Words>
  <Characters>7464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8756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박종근/선임연구원/미래기술센터 C&amp;M표준(연)5G무선통신표준Task(jong1.park@lge.com)</cp:lastModifiedBy>
  <cp:revision>14</cp:revision>
  <cp:lastPrinted>2019-01-22T01:00:00Z</cp:lastPrinted>
  <dcterms:created xsi:type="dcterms:W3CDTF">2020-02-04T08:28:00Z</dcterms:created>
  <dcterms:modified xsi:type="dcterms:W3CDTF">2020-06-22T02:01:00Z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